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4E1A4" w14:textId="603EBDB3" w:rsidR="00BA00AB" w:rsidRDefault="00E5510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STIRTAUNT</w:t>
      </w:r>
      <w:r>
        <w:rPr>
          <w:rFonts w:cs="Times New Roman"/>
          <w:szCs w:val="24"/>
        </w:rPr>
        <w:t xml:space="preserve">     (fl.1434-7)</w:t>
      </w:r>
    </w:p>
    <w:p w14:paraId="77581165" w14:textId="2531F45E" w:rsidR="002501D5" w:rsidRDefault="002501D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Gentleman.</w:t>
      </w:r>
    </w:p>
    <w:p w14:paraId="0F4062BB" w14:textId="77777777" w:rsidR="002501D5" w:rsidRDefault="002501D5" w:rsidP="009139A6">
      <w:pPr>
        <w:pStyle w:val="NoSpacing"/>
        <w:rPr>
          <w:rFonts w:cs="Times New Roman"/>
          <w:szCs w:val="24"/>
        </w:rPr>
      </w:pPr>
    </w:p>
    <w:p w14:paraId="25D162F9" w14:textId="77777777" w:rsidR="002501D5" w:rsidRDefault="002501D5" w:rsidP="009139A6">
      <w:pPr>
        <w:pStyle w:val="NoSpacing"/>
        <w:rPr>
          <w:rFonts w:cs="Times New Roman"/>
          <w:szCs w:val="24"/>
        </w:rPr>
      </w:pPr>
    </w:p>
    <w:p w14:paraId="4E7F20A2" w14:textId="28FC179C" w:rsidR="002501D5" w:rsidRDefault="002501D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Apr.1434</w:t>
      </w:r>
      <w:r>
        <w:rPr>
          <w:rFonts w:cs="Times New Roman"/>
          <w:szCs w:val="24"/>
        </w:rPr>
        <w:tab/>
        <w:t>He made his Will.   (W.Y.R. p.159)</w:t>
      </w:r>
    </w:p>
    <w:p w14:paraId="46F7AC00" w14:textId="6D1833A9" w:rsidR="002501D5" w:rsidRDefault="002501D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Feb.1437</w:t>
      </w:r>
      <w:r>
        <w:rPr>
          <w:rFonts w:cs="Times New Roman"/>
          <w:szCs w:val="24"/>
        </w:rPr>
        <w:tab/>
        <w:t>Probate of his Will.    (ibid.)</w:t>
      </w:r>
    </w:p>
    <w:p w14:paraId="3A9316B5" w14:textId="77777777" w:rsidR="002501D5" w:rsidRDefault="002501D5" w:rsidP="009139A6">
      <w:pPr>
        <w:pStyle w:val="NoSpacing"/>
        <w:rPr>
          <w:rFonts w:cs="Times New Roman"/>
          <w:szCs w:val="24"/>
        </w:rPr>
      </w:pPr>
    </w:p>
    <w:p w14:paraId="64F2040E" w14:textId="77777777" w:rsidR="002501D5" w:rsidRDefault="002501D5" w:rsidP="009139A6">
      <w:pPr>
        <w:pStyle w:val="NoSpacing"/>
        <w:rPr>
          <w:rFonts w:cs="Times New Roman"/>
          <w:szCs w:val="24"/>
        </w:rPr>
      </w:pPr>
    </w:p>
    <w:p w14:paraId="14E7A83A" w14:textId="24AB6A28" w:rsidR="002501D5" w:rsidRPr="00E55104" w:rsidRDefault="002501D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August 2023</w:t>
      </w:r>
    </w:p>
    <w:sectPr w:rsidR="002501D5" w:rsidRPr="00E551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66321" w14:textId="77777777" w:rsidR="00E55104" w:rsidRDefault="00E55104" w:rsidP="009139A6">
      <w:r>
        <w:separator/>
      </w:r>
    </w:p>
  </w:endnote>
  <w:endnote w:type="continuationSeparator" w:id="0">
    <w:p w14:paraId="3E516ADE" w14:textId="77777777" w:rsidR="00E55104" w:rsidRDefault="00E551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11B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2F69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B6C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14397" w14:textId="77777777" w:rsidR="00E55104" w:rsidRDefault="00E55104" w:rsidP="009139A6">
      <w:r>
        <w:separator/>
      </w:r>
    </w:p>
  </w:footnote>
  <w:footnote w:type="continuationSeparator" w:id="0">
    <w:p w14:paraId="3762B518" w14:textId="77777777" w:rsidR="00E55104" w:rsidRDefault="00E551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5CE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C0F6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D1A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104"/>
    <w:rsid w:val="000666E0"/>
    <w:rsid w:val="002501D5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55104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DE789"/>
  <w15:chartTrackingRefBased/>
  <w15:docId w15:val="{B83632AE-2DA3-4DFC-9014-669E89821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29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2023-08-09T15:37:00Z</dcterms:created>
  <dcterms:modified xsi:type="dcterms:W3CDTF">2023-08-09T16:06:00Z</dcterms:modified>
</cp:coreProperties>
</file>